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d7f8ede" w14:textId="d7f8ed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E96FA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0F1A2B">
              <w:rPr>
                <w:rFonts w:ascii="Arial" w:hAnsi="Arial" w:cs="Arial"/>
              </w:rPr>
              <w:t>24</w:t>
            </w:r>
            <w:r w:rsidR="002D57C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E427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E96FAF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0F1A2B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2D57C9" w:rsidP="00F65D4C" w:rsidRDefault="002D57C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BIBI PLUS j.d.o.o., Varaždin, Jalkovečka ulica 100A, </w:t>
      </w:r>
      <w:r w:rsidRPr="00C35B1E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B34172">
        <w:rPr>
          <w:rFonts w:ascii="Arial" w:hAnsi="Arial" w:eastAsia="Times New Roman" w:cs="Arial"/>
          <w:sz w:val="24"/>
          <w:szCs w:val="24"/>
          <w:lang w:eastAsia="hr-HR"/>
        </w:rPr>
        <w:t>40091208760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F1A2B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D57C9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370189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uredno pozvani predstavnik predlagatelja Financijske agencije</w:t>
      </w:r>
      <w:r w:rsidR="00370189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2D57C9">
        <w:rPr>
          <w:rFonts w:ascii="Arial" w:hAnsi="Arial" w:eastAsia="Times New Roman" w:cs="Arial"/>
          <w:sz w:val="24"/>
          <w:szCs w:val="24"/>
          <w:lang w:eastAsia="hr-HR"/>
        </w:rPr>
        <w:t xml:space="preserve">BIBI PLUS j.d.o.o., Varaždin, Jalkovečka ulica 100A, </w:t>
      </w:r>
      <w:r w:rsidRPr="00C35B1E" w:rsidR="002D57C9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B34172" w:rsidR="002D57C9">
        <w:rPr>
          <w:rFonts w:ascii="Arial" w:hAnsi="Arial" w:eastAsia="Times New Roman" w:cs="Arial"/>
          <w:sz w:val="24"/>
          <w:szCs w:val="24"/>
          <w:lang w:eastAsia="hr-HR"/>
        </w:rPr>
        <w:t>40091208760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370189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0189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370189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70189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70189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70189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70189" w:rsidR="00A437BF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370189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70189" w:rsidR="00A437BF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37018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70189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70189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370189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370189" w:rsidR="00370189">
        <w:rPr>
          <w:rFonts w:ascii="Arial" w:hAnsi="Arial" w:eastAsia="Times New Roman" w:cs="Arial"/>
          <w:sz w:val="24"/>
          <w:szCs w:val="24"/>
          <w:lang w:eastAsia="hr-HR"/>
        </w:rPr>
        <w:t>37.639,30</w:t>
      </w:r>
      <w:r w:rsidRPr="00370189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0F1A2B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370189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70189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330E" w:rsidP="00501147" w:rsidRDefault="0030330E">
      <w:pPr>
        <w:spacing w:after="0" w:line="240" w:lineRule="auto"/>
      </w:pPr>
      <w:r>
        <w:separator/>
      </w:r>
    </w:p>
  </w:endnote>
  <w:endnote w:type="continuationSeparator" w:id="0">
    <w:p w:rsidR="0030330E" w:rsidP="00501147" w:rsidRDefault="00303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330E" w:rsidP="00501147" w:rsidRDefault="0030330E">
      <w:pPr>
        <w:spacing w:after="0" w:line="240" w:lineRule="auto"/>
      </w:pPr>
      <w:r>
        <w:separator/>
      </w:r>
    </w:p>
  </w:footnote>
  <w:footnote w:type="continuationSeparator" w:id="0">
    <w:p w:rsidR="0030330E" w:rsidP="00501147" w:rsidRDefault="00303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50DE7">
      <w:rPr>
        <w:rFonts w:ascii="Arial" w:hAnsi="Arial" w:cs="Arial"/>
        <w:noProof/>
        <w:sz w:val="24"/>
        <w:szCs w:val="24"/>
      </w:rPr>
      <w:t>Poslovni broj: 10 St-243/2022-10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50DE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F1A2B"/>
    <w:rsid w:val="00126B4E"/>
    <w:rsid w:val="00150DE7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D57C9"/>
    <w:rsid w:val="002E3DDB"/>
    <w:rsid w:val="002E6979"/>
    <w:rsid w:val="002F61DE"/>
    <w:rsid w:val="0030330E"/>
    <w:rsid w:val="00340399"/>
    <w:rsid w:val="00341823"/>
    <w:rsid w:val="00342CFC"/>
    <w:rsid w:val="00345212"/>
    <w:rsid w:val="00367E59"/>
    <w:rsid w:val="00370189"/>
    <w:rsid w:val="00385BF0"/>
    <w:rsid w:val="00394A8C"/>
    <w:rsid w:val="00397AE7"/>
    <w:rsid w:val="003A4477"/>
    <w:rsid w:val="003A6644"/>
    <w:rsid w:val="00420970"/>
    <w:rsid w:val="0042387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45A86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4E7D"/>
    <w:rsid w:val="00732BCA"/>
    <w:rsid w:val="00741600"/>
    <w:rsid w:val="0074502A"/>
    <w:rsid w:val="00757A30"/>
    <w:rsid w:val="007802E2"/>
    <w:rsid w:val="0078776D"/>
    <w:rsid w:val="00797FF7"/>
    <w:rsid w:val="007A409A"/>
    <w:rsid w:val="007D0553"/>
    <w:rsid w:val="007E49A2"/>
    <w:rsid w:val="00801F2E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5321"/>
    <w:rsid w:val="00A02D48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A1295"/>
    <w:rsid w:val="00AF28D9"/>
    <w:rsid w:val="00B00B9A"/>
    <w:rsid w:val="00B23F49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BE0A6E"/>
    <w:rsid w:val="00C1030E"/>
    <w:rsid w:val="00C10A76"/>
    <w:rsid w:val="00C21B7C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2CD9"/>
    <w:rsid w:val="00E7673F"/>
    <w:rsid w:val="00E96FA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50D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0DE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0DE7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0DE7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0DE7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29. kolovoza 2022.</izvorni_sadrzaj>
    <derivirana_varijabla naziv="DomainObject.StvarniPocetakDatum_1">29. kolovoza 2022.</derivirana_varijabla>
  </DomainObject.StvarniPocetakDatum>
  <DomainObject.StvarniZavrsetakDatum>
    <izvorni_sadrzaj>29. kolovoza 2022.</izvorni_sadrzaj>
    <derivirana_varijabla naziv="DomainObject.StvarniZavrsetakDatum_1">29. kolovoza 2022.</derivirana_varijabla>
  </DomainObject.StvarniZavrsetakDatum>
  <DomainObject.PlaniraniZavrsetakDatum>
    <izvorni_sadrzaj>29. kolovoza 2022.</izvorni_sadrzaj>
    <derivirana_varijabla naziv="DomainObject.PlaniraniZavrsetakDatum_1">29. kolovoza 2022.</derivirana_varijabla>
  </DomainObject.PlaniraniZavrsetakDatum>
  <DomainObject.PlaniraniPocetakDatum>
    <izvorni_sadrzaj>29. kolovoza 2022.</izvorni_sadrzaj>
    <derivirana_varijabla naziv="DomainObject.PlaniraniPocetakDatum_1">29. kolovoza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kolovoza 2022.</izvorni_sadrzaj>
    <derivirana_varijabla naziv="DomainObject.Zapisnik.DatumKreiranja_1">29.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St-243/2022-10</izvorni_sadrzaj>
    <derivirana_varijabla naziv="DomainObject.Zapisnik.Oznaka_1">St-243/2022-10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srpnja 2022.</izvorni_sadrzaj>
    <derivirana_varijabla naziv="DomainObject.Predmet.DatumIzradeOptuznogAkta_1">21. srpnja 2022.</derivirana_varijabla>
  </DomainObject.Predmet.DatumIzradeOptuznogAkta>
  <DomainObject.Predmet.DatumIzradeOptuznogAktaFormated>
    <izvorni_sadrzaj>21.7.2022.</izvorni_sadrzaj>
    <derivirana_varijabla naziv="DomainObject.Predmet.DatumIzradeOptuznogAktaFormated_1">21.7.2022.</derivirana_varijabla>
  </DomainObject.Predmet.DatumIzradeOptuznogAktaFormated>
  <DomainObject.Predmet.DatumOsnivanja>
    <izvorni_sadrzaj>22. srpnja 2022.</izvorni_sadrzaj>
    <derivirana_varijabla naziv="DomainObject.Predmet.DatumOsnivanja_1">22.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srpnja 2022.</izvorni_sadrzaj>
    <derivirana_varijabla naziv="DomainObject.Predmet.DatumPrimitkaOptuznogAkta_1">21.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St-243/2022</izvorni_sadrzaj>
    <derivirana_varijabla naziv="DomainObject.Predmet.OznakaBroj_1">St-243/2022</derivirana_varijabla>
  </DomainObject.Predmet.OznakaBroj>
  <DomainObject.Predmet.OznakaBrojOptuznogAkta>
    <izvorni_sadrzaj>04-06-22-3730</izvorni_sadrzaj>
    <derivirana_varijabla naziv="DomainObject.Predmet.OznakaBrojOptuznogAkta_1">04-06-22-3730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BIBI PLUS jednostavno društvo s ograničenom odgovornošću za proizvodnju zastupanog po punomoćniku Željko Dravinski</izvorni_sadrzaj>
    <derivirana_varijabla naziv="DomainObject.Predmet.ProtustrankaFormated_1">  BIBI PLUS jednostavno društvo s ograničenom odgovornošću za proizvodnju zastupanog po punomoćniku Željko Dravinski</derivirana_varijabla>
  </DomainObject.Predmet.ProtustrankaFormated>
  <DomainObject.Predmet.ProtustrankaFormatedOIB>
    <izvorni_sadrzaj>  BIBI PLUS jednostavno društvo s ograničenom odgovornošću za proizvodnju, OIB 40091208760 zastupanog po punomoćniku Željko Dravinski</izvorni_sadrzaj>
    <derivirana_varijabla naziv="DomainObject.Predmet.ProtustrankaFormatedOIB_1">  BIBI PLUS jednostavno društvo s ograničenom odgovornošću za proizvodnju, OIB 40091208760 zastupanog po punomoćniku Željko Dravinski</derivirana_varijabla>
  </DomainObject.Predmet.ProtustrankaFormatedOIB>
  <DomainObject.Predmet.ProtustrankaFormatedWithAdress>
    <izvorni_sadrzaj> BIBI PLUS jednostavno društvo s ograničenom odgovornošću za proizvodnju, Jalkovečka ulica 100 A, 42000 Varaždin zastupanog po punomoćniku Željko Dravinski</izvorni_sadrzaj>
    <derivirana_varijabla naziv="DomainObject.Predmet.ProtustrankaFormatedWithAdress_1"> BIBI PLUS jednostavno društvo s ograničenom odgovornošću za proizvodnju, Jalkovečka ulica 100 A, 42000 Varaždin zastupanog po punomoćniku Željko Dravinski</derivirana_varijabla>
  </DomainObject.Predmet.ProtustrankaFormatedWithAdress>
  <DomainObject.Predmet.ProtustrankaFormatedWithAdressOIB>
    <izvorni_sadrzaj> BIBI PLUS jednostavno društvo s ograničenom odgovornošću za proizvodnju, OIB 40091208760, Jalkovečka ulica 100 A, 42000 Varaždin zastupanog po punomoćniku Željko Dravinski</izvorni_sadrzaj>
    <derivirana_varijabla naziv="DomainObject.Predmet.ProtustrankaFormatedWithAdressOIB_1"> BIBI PLUS jednostavno društvo s ograničenom odgovornošću za proizvodnju, OIB 40091208760, Jalkovečka ulica 100 A, 42000 Varaždin zastupanog po punomoćniku Željko Dravinski</derivirana_varijabla>
  </DomainObject.Predmet.ProtustrankaFormatedWithAdressOIB>
  <DomainObject.Predmet.ProtustrankaWithAdress>
    <izvorni_sadrzaj>BIBI PLUS jednostavno društvo s ograničenom odgovornošću za proizvodnju Jalkovečka ulica 100 A, 42000 Varaždin</izvorni_sadrzaj>
    <derivirana_varijabla naziv="DomainObject.Predmet.ProtustrankaWithAdress_1">BIBI PLUS jednostavno društvo s ograničenom odgovornošću za proizvodnju Jalkovečka ulica 100 A, 42000 Varaždin</derivirana_varijabla>
  </DomainObject.Predmet.ProtustrankaWithAdress>
  <DomainObject.Predmet.ProtustrankaWithAdressOIB>
    <izvorni_sadrzaj>BIBI PLUS jednostavno društvo s ograničenom odgovornošću za proizvodnju, OIB 40091208760, Jalkovečka ulica 100 A, 42000 Varaždin</izvorni_sadrzaj>
    <derivirana_varijabla naziv="DomainObject.Predmet.ProtustrankaWithAdressOIB_1">BIBI PLUS jednostavno društvo s ograničenom odgovornošću za proizvodnju, OIB 40091208760, Jalkovečka ulica 100 A, 42000 Varaždin</derivirana_varijabla>
  </DomainObject.Predmet.ProtustrankaWithAdressOIB>
  <DomainObject.Predmet.ProtustrankaNazivFormated>
    <izvorni_sadrzaj>BIBI PLUS jednostavno društvo s ograničenom odgovornošću za proizvodnju</izvorni_sadrzaj>
    <derivirana_varijabla naziv="DomainObject.Predmet.ProtustrankaNazivFormated_1">BIBI PLUS jednostavno društvo s ograničenom odgovornošću za proizvodnju</derivirana_varijabla>
  </DomainObject.Predmet.ProtustrankaNazivFormated>
  <DomainObject.Predmet.ProtustrankaNazivFormatedOIB>
    <izvorni_sadrzaj>BIBI PLUS jednostavno društvo s ograničenom odgovornošću za proizvodnju, OIB 40091208760</izvorni_sadrzaj>
    <derivirana_varijabla naziv="DomainObject.Predmet.ProtustrankaNazivFormatedOIB_1">BIBI PLUS jednostavno društvo s ograničenom odgovornošću za proizvodnju, OIB 40091208760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37464.32</izvorni_sadrzaj>
    <derivirana_varijabla naziv="DomainObject.Predmet.TrenutnaVrijednost_1">37464.32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BIBI PLUS jednostavno društvo s ograničenom odgovornošću za proizvodnju zastupanog po punomoćniku Željko Dravinski</item>
    </izvorni_sadrzaj>
    <derivirana_varijabla naziv="DomainObject.Predmet.ProtuStrankaListFormated_1">
      <item>BIBI PLUS jednostavno društvo s ograničenom odgovornošću za proizvodnju zastupanog po punomoćniku Željko Dravinski</item>
    </derivirana_varijabla>
  </DomainObject.Predmet.ProtuStrankaListFormated>
  <DomainObject.Predmet.ProtuStrankaListFormatedOIB>
    <izvorni_sadrzaj>
      <item>BIBI PLUS jednostavno društvo s ograničenom odgovornošću za proizvodnju, OIB 40091208760 zastupanog po punomoćniku Željko Dravinski</item>
    </izvorni_sadrzaj>
    <derivirana_varijabla naziv="DomainObject.Predmet.ProtuStrankaListFormatedOIB_1">
      <item>BIBI PLUS jednostavno društvo s ograničenom odgovornošću za proizvodnju, OIB 40091208760 zastupanog po punomoćniku Željko Dravinski</item>
    </derivirana_varijabla>
  </DomainObject.Predmet.ProtuStrankaListFormatedOIB>
  <DomainObject.Predmet.ProtuStrankaListFormatedWithAdress>
    <izvorni_sadrzaj>
      <item>BIBI PLUS jednostavno društvo s ograničenom odgovornošću za proizvodnju, Jalkovečka ulica 100 A, 42000 Varaždin zastupanog po punomoćniku Željko Dravinski</item>
    </izvorni_sadrzaj>
    <derivirana_varijabla naziv="DomainObject.Predmet.ProtuStrankaListFormatedWithAdress_1">
      <item>BIBI PLUS jednostavno društvo s ograničenom odgovornošću za proizvodnju, Jalkovečka ulica 100 A, 42000 Varaždin zastupanog po punomoćniku Željko Dravinski</item>
    </derivirana_varijabla>
  </DomainObject.Predmet.ProtuStrankaListFormatedWithAdress>
  <DomainObject.Predmet.ProtuStrankaListFormatedWithAdressOIB>
    <izvorni_sadrzaj>
      <item>BIBI PLUS jednostavno društvo s ograničenom odgovornošću za proizvodnju, OIB 40091208760, Jalkovečka ulica 100 A, 42000 Varaždin zastupanog po punomoćniku Željko Dravinski</item>
    </izvorni_sadrzaj>
    <derivirana_varijabla naziv="DomainObject.Predmet.ProtuStrankaListFormatedWithAdressOIB_1">
      <item>BIBI PLUS jednostavno društvo s ograničenom odgovornošću za proizvodnju, OIB 40091208760, Jalkovečka ulica 100 A, 42000 Varaždin zastupanog po punomoćniku Željko Dravinski</item>
    </derivirana_varijabla>
  </DomainObject.Predmet.ProtuStrankaListFormatedWithAdressOIB>
  <DomainObject.Predmet.ProtuStrankaListNazivFormated>
    <izvorni_sadrzaj>
      <item>BIBI PLUS jednostavno društvo s ograničenom odgovornošću za proizvodnju</item>
    </izvorni_sadrzaj>
    <derivirana_varijabla naziv="DomainObject.Predmet.ProtuStrankaListNazivFormated_1">
      <item>BIBI PLUS jednostavno društvo s ograničenom odgovornošću za proizvodnju</item>
    </derivirana_varijabla>
  </DomainObject.Predmet.ProtuStrankaListNazivFormated>
  <DomainObject.Predmet.ProtuStrankaListNazivFormatedOIB>
    <izvorni_sadrzaj>
      <item>BIBI PLUS jednostavno društvo s ograničenom odgovornošću za proizvodnju, OIB 40091208760</item>
    </izvorni_sadrzaj>
    <derivirana_varijabla naziv="DomainObject.Predmet.ProtuStrankaListNazivFormatedOIB_1">
      <item>BIBI PLUS jednostavno društvo s ograničenom odgovornošću za proizvodnju, OIB 40091208760</item>
    </derivirana_varijabla>
  </DomainObject.Predmet.ProtuStrankaListNazivFormatedOIB>
  <DomainObject.Predmet.OstaliListFormated>
    <izvorni_sadrzaj>
      <item>Željko Dravinski punomoćnik sudionika u postupku BIBI PLUS jednostavno društvo s ograničenom odgovornošću za proizvodnju</item>
      <item>Policijska postaja Varaždin</item>
    </izvorni_sadrzaj>
    <derivirana_varijabla naziv="DomainObject.Predmet.OstaliListFormated_1">
      <item>Željko Dravinski punomoćnik sudionika u postupku BIBI PLUS jednostavno društvo s ograničenom odgovornošću za proizvodnju</item>
      <item>Policijska postaja Varaždin</item>
    </derivirana_varijabla>
  </DomainObject.Predmet.OstaliListFormated>
  <DomainObject.Predmet.OstaliListFormatedOIB>
    <izvorni_sadrzaj>
      <item>Željko Dravinski, OIB 00177790749 punomoćnik sudionika u postupku BIBI PLUS jednostavno društvo s ograničenom odgovornošću za proizvodnju</item>
      <item>Policijska postaja Varaždin</item>
    </izvorni_sadrzaj>
    <derivirana_varijabla naziv="DomainObject.Predmet.OstaliListFormatedOIB_1">
      <item>Željko Dravinski, OIB 00177790749 punomoćnik sudionika u postupku BIBI PLUS jednostavno društvo s ograničenom odgovornošću za proizvodnju</item>
      <item>Policijska postaja Varaždin</item>
    </derivirana_varijabla>
  </DomainObject.Predmet.OstaliListFormatedOIB>
  <DomainObject.Predmet.OstaliListFormatedWithAdress>
    <izvorni_sadrzaj>
      <item>Željko Dravinski, Ivanečka 16, 42000 Varaždin punomoćnik sudionika u postupku BIBI PLUS jednostavno društvo s ograničenom odgovornošću za proizvodnju</item>
      <item>Policijska postaja Varaždin, Augusta Cesarca 18, 42000 Varaždin</item>
    </izvorni_sadrzaj>
    <derivirana_varijabla naziv="DomainObject.Predmet.OstaliListFormatedWithAdress_1">
      <item>Željko Dravinski, Ivanečka 16, 42000 Varaždin punomoćnik sudionika u postupku BIBI PLUS jednostavno društvo s ograničenom odgovornošću za proizvodnju</item>
      <item>Policijska postaja Varaždin, Augusta Cesarca 18, 42000 Varaždin</item>
    </derivirana_varijabla>
  </DomainObject.Predmet.OstaliListFormatedWithAdress>
  <DomainObject.Predmet.OstaliListFormatedWithAdressOIB>
    <izvorni_sadrzaj>
      <item>Željko Dravinski, OIB 00177790749, Ivanečka 16, 42000 Varaždin punomoćnik sudionika u postupku BIBI PLUS jednostavno društvo s ograničenom odgovornošću za proizvodnju</item>
      <item>Policijska postaja Varaždin, Augusta Cesarca 18, 42000 Varaždin</item>
    </izvorni_sadrzaj>
    <derivirana_varijabla naziv="DomainObject.Predmet.OstaliListFormatedWithAdressOIB_1">
      <item>Željko Dravinski, OIB 00177790749, Ivanečka 16, 42000 Varaždin punomoćnik sudionika u postupku BIBI PLUS jednostavno društvo s ograničenom odgovornošću za proizvodnju</item>
      <item>Policijska postaja Varaždin, Augusta Cesarca 18, 42000 Varaždin</item>
    </derivirana_varijabla>
  </DomainObject.Predmet.OstaliListFormatedWithAdressOIB>
  <DomainObject.Predmet.OstaliListNazivFormated>
    <izvorni_sadrzaj>
      <item>Željko Dravinski</item>
      <item>Policijska postaja Varaždin</item>
    </izvorni_sadrzaj>
    <derivirana_varijabla naziv="DomainObject.Predmet.OstaliListNazivFormated_1">
      <item>Željko Dravinski</item>
      <item>Policijska postaja Varaždin</item>
    </derivirana_varijabla>
  </DomainObject.Predmet.OstaliListNazivFormated>
  <DomainObject.Predmet.OstaliListNazivFormatedOIB>
    <izvorni_sadrzaj>
      <item>Željko Dravinski, OIB 00177790749</item>
      <item>Policijska postaja Varaždin</item>
    </izvorni_sadrzaj>
    <derivirana_varijabla naziv="DomainObject.Predmet.OstaliListNazivFormatedOIB_1">
      <item>Željko Dravinski, OIB 00177790749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2022.</izvorni_sadrzaj>
    <derivirana_varijabla naziv="DomainObject.Datum_1">29. kolovoza 2022.</derivirana_varijabla>
  </DomainObject.Datum>
  <DomainObject.PoslovniBrojDokumenta>
    <izvorni_sadrzaj>St-243/2022-10</izvorni_sadrzaj>
    <derivirana_varijabla naziv="DomainObject.PoslovniBrojDokumenta_1">St-243/2022-10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BIBI PLUS jednostavno društvo s ograničenom odgovornošću za proizvodnju</izvorni_sadrzaj>
    <derivirana_varijabla naziv="DomainObject.Predmet.ProtustrankaIDrugi_1">BIBI PLUS jednostavno društvo s ograničenom odgovornošću za proizvodnju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BIBI PLUS jednostavno društvo s ograničenom odgovornošću za proizvodnju, OIB 40091208760, Jalkovečka ulica 100 A, 42000 Varaždin</izvorni_sadrzaj>
    <derivirana_varijabla naziv="DomainObject.Predmet.ProtustrankaIDrugiAdressOIB_1">BIBI PLUS jednostavno društvo s ograničenom odgovornošću za proizvodnju, OIB 40091208760, Jalkovečka ulica 100 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BIBI PLUS jednostavno društvo s ograničenom odgovornošću za proizvodnju</item>
      <item>Financijska agencija</item>
      <item>Željko Dravinski</item>
      <item>Policijska postaja Varaždin</item>
    </izvorni_sadrzaj>
    <derivirana_varijabla naziv="DomainObject.Predmet.SudioniciListNaziv_1">
      <item>BIBI PLUS jednostavno društvo s ograničenom odgovornošću za proizvodnju</item>
      <item>Financijska agencija</item>
      <item>Željko Dravinski</item>
      <item>Policijska postaja Varaždin</item>
    </derivirana_varijabla>
  </DomainObject.Predmet.SudioniciListNaziv>
  <DomainObject.Predmet.SudioniciListAdressOIB>
    <izvorni_sadrzaj>
      <item>BIBI PLUS jednostavno društvo s ograničenom odgovornošću za proizvodnju, OIB 40091208760, Jalkovečka ulica 100 A,42000 Varaždin</item>
      <item>Financijska agencija, OIB 85821130368, A.CESARCA 2,42000 Varaždin</item>
      <item>Željko Dravinski, OIB 00177790749, Ivanečka 16,42000 Varaždin</item>
      <item>Policijska postaja Varaždin, Augusta Cesarca 18,42000 Varaždin</item>
    </izvorni_sadrzaj>
    <derivirana_varijabla naziv="DomainObject.Predmet.SudioniciListAdressOIB_1">
      <item>BIBI PLUS jednostavno društvo s ograničenom odgovornošću za proizvodnju, OIB 40091208760, Jalkovečka ulica 100 A,42000 Varaždin</item>
      <item>Financijska agencija, OIB 85821130368, A.CESARCA 2,42000 Varaždin</item>
      <item>Željko Dravinski, OIB 00177790749, Ivanečka 16,42000 Varaždin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40091208760</item>
      <item>, OIB 85821130368</item>
      <item>, OIB 00177790749</item>
      <item>, OIB null</item>
    </izvorni_sadrzaj>
    <derivirana_varijabla naziv="DomainObject.Predmet.SudioniciListNazivOIB_1">
      <item>, OIB 40091208760</item>
      <item>, OIB 85821130368</item>
      <item>, OIB 00177790749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srpnja 2022.</izvorni_sadrzaj>
    <derivirana_varijabla naziv="DomainObject.Predmet.DatumPocetkaProcesa_1">21.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2D0EB-0273-4F95-ADA0-DC6740F66B7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304</properties:Words>
  <properties:Characters>1656</properties:Characters>
  <properties:Lines>88</properties:Lines>
  <properties:Paragraphs>34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2022-08-01T08:08:00Z</dcterms:created>
  <dc:creator>Mirjana Mlinarić</dc:creator>
  <cp:lastModifiedBy>Nevenka Vuković</cp:lastModifiedBy>
  <cp:lastPrinted>2022-08-29T08:31:00Z</cp:lastPrinted>
  <dcterms:modified xmlns:xsi="http://www.w3.org/2001/XMLSchema-instance" xsi:type="dcterms:W3CDTF">2022-08-29T08:39:00Z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St-243/2022-10 / Zapisnik - Ročište radi izjašnjenja o prijedlogu za otvaranje steč.post (St-243-22-10 Zapisnik od 29.8.22 -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